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A1AD6" w:rsidR="00AA1AD6" w:rsidP="00AA1AD6" w:rsidRDefault="00AA1AD6" w14:paraId="db0c54e" w14:textId="db0c54e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AA1AD6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AA1AD6" w:rsidR="00AA1AD6" w:rsidP="00AA1AD6" w:rsidRDefault="00AA1AD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AA1AD6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</w:r>
    </w:p>
    <w:p w:rsidRPr="00AA1AD6" w:rsidR="00AA1AD6" w:rsidP="00AA1AD6" w:rsidRDefault="00AA1AD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AA1AD6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AA1AD6" w:rsidR="00AA1AD6" w:rsidP="00AA1AD6" w:rsidRDefault="00AA1AD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AA1AD6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656402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St-276</w:t>
      </w:r>
      <w:r w:rsidRPr="00AA1AD6">
        <w:rPr>
          <w:rFonts w:eastAsia="Times New Roman" w:cs="Arial"/>
          <w:bCs/>
          <w:szCs w:val="24"/>
          <w:lang w:eastAsia="hr-HR"/>
        </w:rPr>
        <w:t>/2025-</w:t>
      </w:r>
      <w:r w:rsidR="00656402">
        <w:rPr>
          <w:rFonts w:eastAsia="Times New Roman" w:cs="Arial"/>
          <w:bCs/>
          <w:szCs w:val="24"/>
          <w:lang w:eastAsia="hr-HR"/>
        </w:rPr>
        <w:t>16</w:t>
      </w:r>
    </w:p>
    <w:p w:rsidR="00AA1AD6" w:rsidP="00AA1AD6" w:rsidRDefault="00AA1AD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AA1AD6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AA1AD6" w:rsidR="00A323BB" w:rsidP="00AA1AD6" w:rsidRDefault="00A323B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410E41" w:rsidR="00AA1AD6" w:rsidP="00AA1AD6" w:rsidRDefault="00AA1AD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10E41">
        <w:rPr>
          <w:rFonts w:eastAsia="Times New Roman" w:cs="Arial"/>
          <w:bCs/>
          <w:szCs w:val="24"/>
          <w:lang w:eastAsia="hr-HR"/>
        </w:rPr>
        <w:t>Z A P I S N I K</w:t>
      </w:r>
    </w:p>
    <w:p w:rsidRPr="00410E41" w:rsidR="00AA1AD6" w:rsidP="00AA1AD6" w:rsidRDefault="00AA1AD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10E41">
        <w:rPr>
          <w:rFonts w:eastAsia="Times New Roman" w:cs="Arial"/>
          <w:bCs/>
          <w:szCs w:val="24"/>
          <w:lang w:eastAsia="hr-HR"/>
        </w:rPr>
        <w:t xml:space="preserve">Od </w:t>
      </w:r>
      <w:r w:rsidRPr="00410E41" w:rsidR="00410E41">
        <w:rPr>
          <w:rFonts w:eastAsia="Times New Roman" w:cs="Arial"/>
          <w:bCs/>
          <w:szCs w:val="24"/>
          <w:lang w:eastAsia="hr-HR"/>
        </w:rPr>
        <w:t>11. rujna</w:t>
      </w:r>
      <w:r w:rsidRPr="00410E41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410E41" w:rsidR="00AA1AD6" w:rsidP="00AA1AD6" w:rsidRDefault="00AA1AD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10E41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410E41" w:rsidR="00AA1AD6" w:rsidP="00AA1AD6" w:rsidRDefault="00AA1AD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10E41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410E41" w:rsidR="00AA1AD6" w:rsidP="00AA1AD6" w:rsidRDefault="00AA1AD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10E41">
        <w:rPr>
          <w:rFonts w:cs="Arial"/>
          <w:szCs w:val="24"/>
        </w:rPr>
        <w:t>ALKOMET d.o.o., Velji Golji, Veli Golji 37, OIB: 63034027938</w:t>
      </w:r>
    </w:p>
    <w:p w:rsidR="00A323BB" w:rsidP="00AA1AD6" w:rsidRDefault="00A323BB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410E41" w:rsidR="00AA1AD6" w:rsidP="00AA1AD6" w:rsidRDefault="00AA1AD6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410E41">
        <w:rPr>
          <w:rFonts w:eastAsia="Times New Roman" w:cs="Arial"/>
          <w:bCs/>
          <w:szCs w:val="24"/>
          <w:lang w:eastAsia="hr-HR"/>
        </w:rPr>
        <w:t xml:space="preserve">  </w:t>
      </w:r>
    </w:p>
    <w:p w:rsidRPr="00410E41" w:rsidR="00AA1AD6" w:rsidP="00AA1AD6" w:rsidRDefault="00AA1AD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10E41">
        <w:rPr>
          <w:rFonts w:eastAsia="Times New Roman" w:cs="Arial"/>
          <w:bCs/>
          <w:szCs w:val="24"/>
          <w:lang w:eastAsia="hr-HR"/>
        </w:rPr>
        <w:t>OD SUDA PRISUTNI:</w:t>
      </w:r>
    </w:p>
    <w:p w:rsidRPr="00410E41" w:rsidR="00AA1AD6" w:rsidP="00AA1AD6" w:rsidRDefault="00AA1AD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10E41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410E41" w:rsidR="00AA1AD6" w:rsidP="00AA1AD6" w:rsidRDefault="00AA1AD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10E41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410E41" w:rsidR="00AA1AD6" w:rsidP="00AA1AD6" w:rsidRDefault="00AA1AD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410E41" w:rsidR="00AA1AD6" w:rsidP="00AA1AD6" w:rsidRDefault="00AA1AD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10E41">
        <w:rPr>
          <w:rFonts w:eastAsia="Times New Roman" w:cs="Arial"/>
          <w:bCs/>
          <w:szCs w:val="24"/>
          <w:lang w:eastAsia="hr-HR"/>
        </w:rPr>
        <w:t xml:space="preserve">Početak u </w:t>
      </w:r>
      <w:r w:rsidRPr="00410E41" w:rsidR="00410E41">
        <w:rPr>
          <w:rFonts w:eastAsia="Times New Roman" w:cs="Arial"/>
          <w:bCs/>
          <w:szCs w:val="24"/>
          <w:lang w:eastAsia="hr-HR"/>
        </w:rPr>
        <w:t>9:45</w:t>
      </w:r>
      <w:r w:rsidRPr="00410E41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A323BB" w:rsidR="00AA1AD6" w:rsidP="00AA1AD6" w:rsidRDefault="00AA1AD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323BB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A323BB" w:rsidR="00AA1AD6" w:rsidP="00AA1AD6" w:rsidRDefault="00AA1AD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323BB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A323BB" w:rsidR="00AA1AD6" w:rsidP="00AA1AD6" w:rsidRDefault="00AA1AD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323BB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A323BB" w:rsidR="00A323BB">
        <w:rPr>
          <w:rFonts w:eastAsia="Times New Roman" w:cs="Arial"/>
          <w:bCs/>
          <w:szCs w:val="24"/>
          <w:lang w:eastAsia="hr-HR"/>
        </w:rPr>
        <w:t>nitko</w:t>
      </w:r>
    </w:p>
    <w:p w:rsidRPr="00AA1AD6" w:rsidR="00AA1AD6" w:rsidP="00AA1AD6" w:rsidRDefault="00AA1AD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410E41" w:rsidR="00AA1AD6" w:rsidP="00AA1AD6" w:rsidRDefault="00AA1AD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A1AD6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410E41">
        <w:rPr>
          <w:rFonts w:eastAsia="Times New Roman" w:cs="Arial"/>
          <w:bCs/>
          <w:szCs w:val="24"/>
          <w:lang w:eastAsia="hr-HR"/>
        </w:rPr>
        <w:t>objavljeno na e-Oglasnoj ploči sudova dana 2</w:t>
      </w:r>
      <w:r w:rsidRPr="00410E41" w:rsidR="00410E41">
        <w:rPr>
          <w:rFonts w:eastAsia="Times New Roman" w:cs="Arial"/>
          <w:bCs/>
          <w:szCs w:val="24"/>
          <w:lang w:eastAsia="hr-HR"/>
        </w:rPr>
        <w:t>4</w:t>
      </w:r>
      <w:r w:rsidRPr="00410E41">
        <w:rPr>
          <w:rFonts w:eastAsia="Times New Roman" w:cs="Arial"/>
          <w:bCs/>
          <w:szCs w:val="24"/>
          <w:lang w:eastAsia="hr-HR"/>
        </w:rPr>
        <w:t>.7.2025.</w:t>
      </w:r>
    </w:p>
    <w:p w:rsidRPr="00410E41" w:rsidR="00AA1AD6" w:rsidP="00A323BB" w:rsidRDefault="00AA1AD6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410E41" w:rsidR="00AA1AD6" w:rsidP="00AA1AD6" w:rsidRDefault="00AA1AD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410E41">
        <w:rPr>
          <w:rFonts w:eastAsia="Times New Roman" w:cs="Arial"/>
          <w:szCs w:val="24"/>
          <w:lang w:eastAsia="hr-HR"/>
        </w:rPr>
        <w:t>Konstatira se da zastupnik dužnika po zakonu odnosno dužnik, do ovog ročišta nije dostavio sudu popis imovine i obveza dužnika, sukladno odredbi čl. 16. st. 3. u vezi s čl. 17. Stečajnog zakona, a što mu je naloženo rješenjem ovog suda St-276/2025</w:t>
      </w:r>
      <w:r w:rsidRPr="00410E41" w:rsidR="00410E41">
        <w:rPr>
          <w:rFonts w:eastAsia="Times New Roman" w:cs="Arial"/>
          <w:szCs w:val="24"/>
          <w:lang w:eastAsia="hr-HR"/>
        </w:rPr>
        <w:t>-10</w:t>
      </w:r>
      <w:r w:rsidRPr="00410E41">
        <w:rPr>
          <w:rFonts w:eastAsia="Times New Roman" w:cs="Arial"/>
          <w:szCs w:val="24"/>
          <w:lang w:eastAsia="hr-HR"/>
        </w:rPr>
        <w:t xml:space="preserve"> od 2</w:t>
      </w:r>
      <w:r w:rsidRPr="00410E41" w:rsidR="00410E41">
        <w:rPr>
          <w:rFonts w:eastAsia="Times New Roman" w:cs="Arial"/>
          <w:szCs w:val="24"/>
          <w:lang w:eastAsia="hr-HR"/>
        </w:rPr>
        <w:t>4</w:t>
      </w:r>
      <w:r w:rsidRPr="00410E41">
        <w:rPr>
          <w:rFonts w:eastAsia="Times New Roman" w:cs="Arial"/>
          <w:szCs w:val="24"/>
          <w:lang w:eastAsia="hr-HR"/>
        </w:rPr>
        <w:t xml:space="preserve">. srpnja 2025. </w:t>
      </w:r>
    </w:p>
    <w:p w:rsidRPr="00AA1AD6" w:rsidR="00AA1AD6" w:rsidP="00AA1AD6" w:rsidRDefault="00AA1AD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AA1AD6" w:rsidR="00AA1AD6" w:rsidP="00AA1AD6" w:rsidRDefault="00AA1AD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AA1AD6" w:rsidR="00AA1AD6" w:rsidP="00AA1AD6" w:rsidRDefault="00AA1AD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A1AD6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AA1AD6" w:rsidR="00AA1AD6" w:rsidP="00AA1AD6" w:rsidRDefault="00AA1AD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A1AD6">
        <w:rPr>
          <w:rFonts w:eastAsia="Times New Roman" w:cs="Arial"/>
          <w:bCs/>
          <w:szCs w:val="24"/>
          <w:lang w:eastAsia="hr-HR"/>
        </w:rPr>
        <w:t>r j e š e nj e</w:t>
      </w:r>
    </w:p>
    <w:p w:rsidRPr="00AA1AD6" w:rsidR="00AA1AD6" w:rsidP="00AA1AD6" w:rsidRDefault="00AA1AD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AA1AD6" w:rsidR="00AA1AD6" w:rsidP="00AA1AD6" w:rsidRDefault="00AA1AD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AA1AD6" w:rsidR="00AA1AD6" w:rsidP="00AA1AD6" w:rsidRDefault="00AA1AD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AA1AD6">
        <w:rPr>
          <w:rFonts w:eastAsia="Times New Roman" w:cs="Arial"/>
          <w:szCs w:val="24"/>
          <w:lang w:eastAsia="hr-HR"/>
        </w:rPr>
        <w:t>Odluka će biti donesena u pisanom obliku.</w:t>
      </w:r>
    </w:p>
    <w:p w:rsidRPr="00AA1AD6" w:rsidR="00AA1AD6" w:rsidP="00AA1AD6" w:rsidRDefault="00AA1AD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AA1AD6" w:rsidR="00AA1AD6" w:rsidP="00AA1AD6" w:rsidRDefault="00AA1AD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AA1AD6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AA1AD6" w:rsidR="00AA1AD6" w:rsidP="00656402" w:rsidRDefault="00AA1AD6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AA1AD6" w:rsidR="00AA1AD6" w:rsidP="00AA1AD6" w:rsidRDefault="00AA1AD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AA1AD6" w:rsidR="00AA1AD6" w:rsidP="00AA1AD6" w:rsidRDefault="00AA1AD6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AA1AD6">
        <w:rPr>
          <w:rFonts w:eastAsia="Times New Roman" w:cs="Arial"/>
          <w:szCs w:val="24"/>
          <w:lang w:eastAsia="hr-HR"/>
        </w:rPr>
        <w:t xml:space="preserve">Dovršeno u </w:t>
      </w:r>
      <w:r w:rsidR="00A323BB">
        <w:rPr>
          <w:rFonts w:eastAsia="Times New Roman" w:cs="Arial"/>
          <w:szCs w:val="24"/>
          <w:lang w:eastAsia="hr-HR"/>
        </w:rPr>
        <w:t>9</w:t>
      </w:r>
      <w:r w:rsidRPr="00AA1AD6">
        <w:rPr>
          <w:rFonts w:eastAsia="Times New Roman" w:cs="Arial"/>
          <w:szCs w:val="24"/>
          <w:lang w:eastAsia="hr-HR"/>
        </w:rPr>
        <w:t>:</w:t>
      </w:r>
      <w:r w:rsidR="00A323BB">
        <w:rPr>
          <w:rFonts w:eastAsia="Times New Roman" w:cs="Arial"/>
          <w:szCs w:val="24"/>
          <w:lang w:eastAsia="hr-HR"/>
        </w:rPr>
        <w:t>52</w:t>
      </w:r>
      <w:r w:rsidRPr="00AA1AD6">
        <w:rPr>
          <w:rFonts w:eastAsia="Times New Roman" w:cs="Arial"/>
          <w:szCs w:val="24"/>
          <w:lang w:eastAsia="hr-HR"/>
        </w:rPr>
        <w:t xml:space="preserve"> sati.</w:t>
      </w:r>
    </w:p>
    <w:p w:rsidRPr="00AA1AD6" w:rsidR="00AA1AD6" w:rsidP="00AA1AD6" w:rsidRDefault="00AA1AD6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AA1AD6" w:rsidR="00AA1AD6" w:rsidP="00AA1AD6" w:rsidRDefault="00AA1AD6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AA1AD6" w:rsidR="00AA1AD6" w:rsidP="00AA1AD6" w:rsidRDefault="00AA1AD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A1AD6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AA1AD6" w:rsidR="00AA1AD6" w:rsidP="00AA1AD6" w:rsidRDefault="00AA1AD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</w:r>
    </w:p>
    <w:p w:rsidRPr="00AA1AD6" w:rsidR="00AA1AD6" w:rsidP="00AA1AD6" w:rsidRDefault="00AA1AD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AA1AD6" w:rsidR="00AA1AD6" w:rsidP="00AA1AD6" w:rsidRDefault="00AA1AD6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AA1AD6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</w:r>
      <w:r w:rsidRPr="00AA1AD6">
        <w:rPr>
          <w:rFonts w:eastAsia="Times New Roman" w:cs="Arial"/>
          <w:bCs/>
          <w:szCs w:val="24"/>
          <w:lang w:eastAsia="hr-HR"/>
        </w:rPr>
        <w:tab/>
      </w:r>
    </w:p>
    <w:p w:rsidR="002410FA" w:rsidP="00A323BB" w:rsidRDefault="00A323BB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</w:t>
      </w:r>
      <w:r w:rsidRPr="00AA1AD6" w:rsidR="00AA1AD6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A1AD6" w:rsidP="00AA1AD6" w:rsidRDefault="00AA1AD6">
      <w:pPr>
        <w:spacing w:after="0" w:line="240" w:lineRule="auto"/>
      </w:pPr>
      <w:r>
        <w:separator/>
      </w:r>
    </w:p>
  </w:endnote>
  <w:endnote w:type="continuationSeparator" w:id="0">
    <w:p w:rsidR="00AA1AD6" w:rsidP="00AA1AD6" w:rsidRDefault="00AA1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A1AD6" w:rsidP="00AA1AD6" w:rsidRDefault="00AA1AD6">
      <w:pPr>
        <w:spacing w:after="0" w:line="240" w:lineRule="auto"/>
      </w:pPr>
      <w:r>
        <w:separator/>
      </w:r>
    </w:p>
  </w:footnote>
  <w:footnote w:type="continuationSeparator" w:id="0">
    <w:p w:rsidR="00AA1AD6" w:rsidP="00AA1AD6" w:rsidRDefault="00AA1A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AA1AD6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A323BB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St-276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656402">
          <w:rPr>
            <w:rFonts w:ascii="Arial" w:hAnsi="Arial" w:cs="Arial"/>
          </w:rPr>
          <w:t>16</w:t>
        </w:r>
      </w:p>
    </w:sdtContent>
  </w:sdt>
  <w:p w:rsidR="001E6FBA" w:rsidRDefault="00DC1BF8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AD6"/>
    <w:rsid w:val="002410FA"/>
    <w:rsid w:val="00410E41"/>
    <w:rsid w:val="005A0EC7"/>
    <w:rsid w:val="00656402"/>
    <w:rsid w:val="00A323BB"/>
    <w:rsid w:val="00AA1AD6"/>
    <w:rsid w:val="00DC1BF8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3DD9FF41-E6AA-490F-87C8-AD8D6030C9D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A1AD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AA1AD6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A1AD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A1AD6"/>
  </w:style>
  <w:style w:type="character" w:styleId="Tekstrezerviranogmjesta">
    <w:name w:val="Placeholder Text"/>
    <w:basedOn w:val="Zadanifontodlomka"/>
    <w:uiPriority w:val="99"/>
    <w:semiHidden/>
    <w:rsid w:val="00DC1BF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C1BF8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C1BF8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C1BF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C1BF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11. rujna 2025.</izvorni_sadrzaj>
    <derivirana_varijabla naziv="DomainObject.StvarniPocetakDatum_1">11. rujna 2025.</derivirana_varijabla>
  </DomainObject.StvarniPocetakDatum>
  <DomainObject.StvarniZavrsetakDatum>
    <izvorni_sadrzaj>11. rujna 2025.</izvorni_sadrzaj>
    <derivirana_varijabla naziv="DomainObject.StvarniZavrsetakDatum_1">11. rujna 2025.</derivirana_varijabla>
  </DomainObject.StvarniZavrsetakDatum>
  <DomainObject.PlaniraniZavrsetakDatum>
    <izvorni_sadrzaj>11. rujna 2025.</izvorni_sadrzaj>
    <derivirana_varijabla naziv="DomainObject.PlaniraniZavrsetakDatum_1">11. rujna 2025.</derivirana_varijabla>
  </DomainObject.PlaniraniZavrsetakDatum>
  <DomainObject.PlaniraniPocetakDatum>
    <izvorni_sadrzaj>11. rujna 2025.</izvorni_sadrzaj>
    <derivirana_varijabla naziv="DomainObject.PlaniraniPocetakDatum_1">11. rujna 2025.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09:52</izvorni_sadrzaj>
    <derivirana_varijabla naziv="DomainObject.StvarniZavrsetakVrijeme_1">09:52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rujna 2025.</izvorni_sadrzaj>
    <derivirana_varijabla naziv="DomainObject.Zapisnik.DatumKreiranja_1">11.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St-276/2025-16</izvorni_sadrzaj>
    <derivirana_varijabla naziv="DomainObject.Zapisnik.Oznaka_1">St-276/2025-16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srpnja 2025.</izvorni_sadrzaj>
    <derivirana_varijabla naziv="DomainObject.Predmet.DatumIzradeOptuznogAkta_1">18. srpnja 2025.</derivirana_varijabla>
  </DomainObject.Predmet.DatumIzradeOptuznogAkta>
  <DomainObject.Predmet.DatumIzradeOptuznogAktaFormated>
    <izvorni_sadrzaj>18.7.2025.</izvorni_sadrzaj>
    <derivirana_varijabla naziv="DomainObject.Predmet.DatumIzradeOptuznogAktaFormated_1">18.7.2025.</derivirana_varijabla>
  </DomainObject.Predmet.DatumIzradeOptuznogAktaFormated>
  <DomainObject.Predmet.DatumOsnivanja>
    <izvorni_sadrzaj>18. srpnja 2025.</izvorni_sadrzaj>
    <derivirana_varijabla naziv="DomainObject.Predmet.DatumOsnivanja_1">18.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srpnja 2025.</izvorni_sadrzaj>
    <derivirana_varijabla naziv="DomainObject.Predmet.DatumPrimitkaOptuznogAkta_1">18.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St-276/2025</izvorni_sadrzaj>
    <derivirana_varijabla naziv="DomainObject.Predmet.OznakaBroj_1">St-276/2025</derivirana_varijabla>
  </DomainObject.Predmet.OznakaBroj>
  <DomainObject.Predmet.OznakaBrojOptuznogAkta>
    <izvorni_sadrzaj>04-06-25-2942</izvorni_sadrzaj>
    <derivirana_varijabla naziv="DomainObject.Predmet.OznakaBrojOptuznogAkta_1">04-06-25-2942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ALKOMET d. o. o., VELI GOLJI</izvorni_sadrzaj>
    <derivirana_varijabla naziv="DomainObject.Predmet.ProtustrankaFormated_1">  ALKOMET d. o. o., VELI GOLJI</derivirana_varijabla>
  </DomainObject.Predmet.ProtustrankaFormated>
  <DomainObject.Predmet.ProtustrankaFormatedOIB>
    <izvorni_sadrzaj>  ALKOMET d. o. o., VELI GOLJI, OIB 63034027938</izvorni_sadrzaj>
    <derivirana_varijabla naziv="DomainObject.Predmet.ProtustrankaFormatedOIB_1">  ALKOMET d. o. o., VELI GOLJI, OIB 63034027938</derivirana_varijabla>
  </DomainObject.Predmet.ProtustrankaFormatedOIB>
  <DomainObject.Predmet.ProtustrankaFormatedWithAdress>
    <izvorni_sadrzaj> ALKOMET d. o. o., VELI GOLJI, Veli Golji 37, 52220 Veli Golji</izvorni_sadrzaj>
    <derivirana_varijabla naziv="DomainObject.Predmet.ProtustrankaFormatedWithAdress_1"> ALKOMET d. o. o., VELI GOLJI, Veli Golji 37, 52220 Veli Golji</derivirana_varijabla>
  </DomainObject.Predmet.ProtustrankaFormatedWithAdress>
  <DomainObject.Predmet.ProtustrankaFormatedWithAdressOIB>
    <izvorni_sadrzaj> ALKOMET d. o. o., VELI GOLJI, OIB 63034027938, Veli Golji 37, 52220 Veli Golji</izvorni_sadrzaj>
    <derivirana_varijabla naziv="DomainObject.Predmet.ProtustrankaFormatedWithAdressOIB_1"> ALKOMET d. o. o., VELI GOLJI, OIB 63034027938, Veli Golji 37, 52220 Veli Golji</derivirana_varijabla>
  </DomainObject.Predmet.ProtustrankaFormatedWithAdressOIB>
  <DomainObject.Predmet.ProtustrankaWithAdress>
    <izvorni_sadrzaj>ALKOMET d. o. o., VELI GOLJI Veli Golji 37, 52220 Veli Golji</izvorni_sadrzaj>
    <derivirana_varijabla naziv="DomainObject.Predmet.ProtustrankaWithAdress_1">ALKOMET d. o. o., VELI GOLJI Veli Golji 37, 52220 Veli Golji</derivirana_varijabla>
  </DomainObject.Predmet.ProtustrankaWithAdress>
  <DomainObject.Predmet.ProtustrankaWithAdressOIB>
    <izvorni_sadrzaj>ALKOMET d. o. o., VELI GOLJI, OIB 63034027938, Veli Golji 37, 52220 Veli Golji</izvorni_sadrzaj>
    <derivirana_varijabla naziv="DomainObject.Predmet.ProtustrankaWithAdressOIB_1">ALKOMET d. o. o., VELI GOLJI, OIB 63034027938, Veli Golji 37, 52220 Veli Golji</derivirana_varijabla>
  </DomainObject.Predmet.ProtustrankaWithAdressOIB>
  <DomainObject.Predmet.ProtustrankaNazivFormated>
    <izvorni_sadrzaj>ALKOMET d. o. o., VELI GOLJI</izvorni_sadrzaj>
    <derivirana_varijabla naziv="DomainObject.Predmet.ProtustrankaNazivFormated_1">ALKOMET d. o. o., VELI GOLJI</derivirana_varijabla>
  </DomainObject.Predmet.ProtustrankaNazivFormated>
  <DomainObject.Predmet.ProtustrankaNazivFormatedOIB>
    <izvorni_sadrzaj>ALKOMET d. o. o., VELI GOLJI, OIB 63034027938</izvorni_sadrzaj>
    <derivirana_varijabla naziv="DomainObject.Predmet.ProtustrankaNazivFormatedOIB_1">ALKOMET d. o. o., VELI GOLJI, OIB 63034027938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društvo; ISTARSKA KREDITNA BANKA UMAG  dioničko društvo</izvorni_sadrzaj>
    <derivirana_varijabla naziv="DomainObject.Predmet.StrankaFormated_1">  Financijska agencija (FINA); ERSTE&amp;STEIERMÄRKISCHE BANKA dioničko društvo; ISTARSKA KREDITNA BANKA UMAG  dioničko društvo</derivirana_varijabla>
  </DomainObject.Predmet.StrankaFormated>
  <DomainObject.Predmet.StrankaFormatedOIB>
    <izvorni_sadrzaj>  Financijska agencija (FINA), OIB 85821130368; ERSTE&amp;STEIERMÄRKISCHE BANKA dioničko društvo, OIB 23057039320; ISTARSKA KREDITNA BANKA UMAG  dioničko društvo, OIB 65723536010</izvorni_sadrzaj>
    <derivirana_varijabla naziv="DomainObject.Predmet.StrankaFormatedOIB_1">  Financijska agencija (FINA), OIB 85821130368; ERSTE&amp;STEIERMÄRKISCHE BANKA dioničko društvo, OIB 23057039320; ISTARSKA KREDITNA BANKA UMAG  dioničko društvo, OIB 65723536010</derivirana_varijabla>
  </DomainObject.Predmet.StrankaFormatedOIB>
  <DomainObject.Predmet.StrankaFormatedWithAdress>
    <izvorni_sadrzaj> Financijska agencija (FINA), GIARDINI 5, 52100 Pula; ERSTE&amp;STEIERMÄRKISCHE BANKA dioničko društvo, Jadranski trg 3a, 51000 Rijeka; ISTARSKA KREDITNA BANKA UMAG  dioničko društvo, Ulica Ernesta Miloša - Via Ernest Miloš 1, 52470 Umag</izvorni_sadrzaj>
    <derivirana_varijabla naziv="DomainObject.Predmet.StrankaFormatedWithAdress_1"> Financijska agencija (FINA), GIARDINI 5, 52100 Pula; ERSTE&amp;STEIERMÄRKISCHE BANKA dioničko društvo, Jadranski trg 3a, 51000 Rijeka; ISTARSKA KREDITNA BANKA UMAG  dioničko društvo, Ulica Ernesta Miloša - Via Ernest Miloš 1, 52470 Umag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Rijeka; ISTARSKA KREDITNA BANKA UMAG  dioničko društvo, OIB 65723536010, Ulica Ernesta Miloša - Via Ernest Miloš 1, 52470 Umag</izvorni_sadrzaj>
    <derivirana_varijabla naziv="DomainObject.Predmet.StrankaFormatedWithAdressOIB_1"> Financijska agencija (FINA), OIB 85821130368, GIARDINI 5, 52100 Pula; ERSTE&amp;STEIERMÄRKISCHE BANKA dioničko društvo, OIB 23057039320, Jadranski trg 3a, 51000 Rijeka; ISTARSKA KREDITNA BANKA UMAG  dioničko društvo, OIB 65723536010, Ulica Ernesta Miloša - Via Ernest Miloš 1, 52470 Umag</derivirana_varijabla>
  </DomainObject.Predmet.StrankaFormatedWithAdressOIB>
  <DomainObject.Predmet.StrankaWithAdress>
    <izvorni_sadrzaj>Financijska agencija (FINA) GIARDINI 5,52100 Pula,ERSTE&amp;STEIERMÄRKISCHE BANKA dioničko društvo Jadranski trg 3a,51000 Rijeka,ISTARSKA KREDITNA BANKA UMAG  dioničko društvo Ulica Ernesta Miloša - Via Ernest Miloš 1,52470 Umag</izvorni_sadrzaj>
    <derivirana_varijabla naziv="DomainObject.Predmet.StrankaWithAdress_1">Financijska agencija (FINA) GIARDINI 5,52100 Pula,ERSTE&amp;STEIERMÄRKISCHE BANKA dioničko društvo Jadranski trg 3a,51000 Rijeka,ISTARSKA KREDITNA BANKA UMAG  dioničko društvo Ulica Ernesta Miloša - Via Ernest Miloš 1,52470 Umag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Rijeka,ISTARSKA KREDITNA BANKA UMAG  dioničko društvo, OIB 65723536010, Ulica Ernesta Miloša - Via Ernest Miloš 1,52470 Umag</izvorni_sadrzaj>
    <derivirana_varijabla naziv="DomainObject.Predmet.StrankaWithAdressOIB_1">Financijska agencija (FINA), OIB 85821130368, GIARDINI 5,52100 Pula,ERSTE&amp;STEIERMÄRKISCHE BANKA dioničko društvo, OIB 23057039320, Jadranski trg 3a,51000 Rijeka,ISTARSKA KREDITNA BANKA UMAG  dioničko društvo, OIB 65723536010, Ulica Ernesta Miloša - Via Ernest Miloš 1,52470 Umag</derivirana_varijabla>
  </DomainObject.Predmet.StrankaWithAdressOIB>
  <DomainObject.Predmet.StrankaNazivFormated>
    <izvorni_sadrzaj>Financijska agencija (FINA),ERSTE&amp;STEIERMÄRKISCHE BANKA dioničko društvo,ISTARSKA KREDITNA BANKA UMAG  dioničko društvo</izvorni_sadrzaj>
    <derivirana_varijabla naziv="DomainObject.Predmet.StrankaNazivFormated_1">Financijska agencija (FINA),ERSTE&amp;STEIERMÄRKISCHE BANKA dioničko društvo,ISTARSKA KREDITNA BANKA UMAG  dioničko društvo</derivirana_varijabla>
  </DomainObject.Predmet.StrankaNazivFormated>
  <DomainObject.Predmet.StrankaNazivFormatedOIB>
    <izvorni_sadrzaj>Financijska agencija (FINA), OIB 85821130368,ERSTE&amp;STEIERMÄRKISCHE BANKA dioničko društvo, OIB 23057039320,ISTARSKA KREDITNA BANKA UMAG  dioničko društvo, OIB 65723536010</izvorni_sadrzaj>
    <derivirana_varijabla naziv="DomainObject.Predmet.StrankaNazivFormatedOIB_1">Financijska agencija (FINA), OIB 85821130368,ERSTE&amp;STEIERMÄRKISCHE BANKA dioničko društvo, OIB 23057039320,ISTARSKA KREDITNA BANKA UMAG  dioničko društvo,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4884.71</izvorni_sadrzaj>
    <derivirana_varijabla naziv="DomainObject.Predmet.TrenutnaVrijednost_1">4884.71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  <item>ISTARSKA KREDITNA BANKA UMAG  dioničko društvo</item>
    </izvorni_sadrzaj>
    <derivirana_varijabla naziv="DomainObject.Predmet.StrankaListFormated_1">
      <item>Financijska agencija (FINA)</item>
      <item>ERSTE&amp;STEIERMÄRKISCHE BANKA dioničko društvo</item>
      <item>ISTARSKA KREDITNA BANKA UMAG 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  <item>ISTARSKA KREDITNA BANKA UMAG  dioničko društvo, OIB 65723536010</item>
    </izvorni_sadrzaj>
    <derivirana_varijabla naziv="DomainObject.Predmet.StrankaListFormatedOIB_1">
      <item>Financijska agencija (FINA), OIB 85821130368</item>
      <item>ERSTE&amp;STEIERMÄRKISCHE BANKA dioničko društvo, OIB 23057039320</item>
      <item>ISTARSKA KREDITNA BANKA UMAG  dioničko društvo, OIB 65723536010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  <item>ISTARSKA KREDITNA BANKA UMAG  dioničko društvo, Ulica Ernesta Miloša - Via Ernest Miloš 1, 52470 Umag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  <item>ISTARSKA KREDITNA BANKA UMAG  dioničko društvo, Ulica Ernesta Miloša - Via Ernest Miloš 1, 52470 Umag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  <item>ISTARSKA KREDITNA BANKA UMAG  dioničko društvo, OIB 65723536010, Ulica Ernesta Miloša - Via Ernest Miloš 1, 52470 Umag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  <item>ISTARSKA KREDITNA BANKA UMAG  dioničko društvo, OIB 65723536010, Ulica Ernesta Miloša - Via Ernest Miloš 1, 52470 Umag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  <item>ISTARSKA KREDITNA BANKA UMAG  dioničko društvo</item>
    </izvorni_sadrzaj>
    <derivirana_varijabla naziv="DomainObject.Predmet.StrankaListNazivFormated_1">
      <item>Financijska agencija (FINA)</item>
      <item>ERSTE&amp;STEIERMÄRKISCHE BANKA dioničko društvo</item>
      <item>ISTARSKA KREDITNA BANKA UMAG 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  <item>ISTARSKA KREDITNA BANKA UMAG  dioničko društvo, OIB 65723536010</item>
    </izvorni_sadrzaj>
    <derivirana_varijabla naziv="DomainObject.Predmet.StrankaListNazivFormatedOIB_1">
      <item>Financijska agencija (FINA), OIB 85821130368</item>
      <item>ERSTE&amp;STEIERMÄRKISCHE BANKA dioničko društvo, OIB 23057039320</item>
      <item>ISTARSKA KREDITNA BANKA UMAG  dioničko društvo, OIB 65723536010</item>
    </derivirana_varijabla>
  </DomainObject.Predmet.StrankaListNazivFormatedOIB>
  <DomainObject.Predmet.ProtuStrankaListFormated>
    <izvorni_sadrzaj>
      <item>ALKOMET d. o. o., VELI GOLJI</item>
    </izvorni_sadrzaj>
    <derivirana_varijabla naziv="DomainObject.Predmet.ProtuStrankaListFormated_1">
      <item>ALKOMET d. o. o., VELI GOLJI</item>
    </derivirana_varijabla>
  </DomainObject.Predmet.ProtuStrankaListFormated>
  <DomainObject.Predmet.ProtuStrankaListFormatedOIB>
    <izvorni_sadrzaj>
      <item>ALKOMET d. o. o., VELI GOLJI, OIB 63034027938</item>
    </izvorni_sadrzaj>
    <derivirana_varijabla naziv="DomainObject.Predmet.ProtuStrankaListFormatedOIB_1">
      <item>ALKOMET d. o. o., VELI GOLJI, OIB 63034027938</item>
    </derivirana_varijabla>
  </DomainObject.Predmet.ProtuStrankaListFormatedOIB>
  <DomainObject.Predmet.ProtuStrankaListFormatedWithAdress>
    <izvorni_sadrzaj>
      <item>ALKOMET d. o. o., VELI GOLJI, Veli Golji 37, 52220 Veli Golji</item>
    </izvorni_sadrzaj>
    <derivirana_varijabla naziv="DomainObject.Predmet.ProtuStrankaListFormatedWithAdress_1">
      <item>ALKOMET d. o. o., VELI GOLJI, Veli Golji 37, 52220 Veli Golji</item>
    </derivirana_varijabla>
  </DomainObject.Predmet.ProtuStrankaListFormatedWithAdress>
  <DomainObject.Predmet.ProtuStrankaListFormatedWithAdressOIB>
    <izvorni_sadrzaj>
      <item>ALKOMET d. o. o., VELI GOLJI, OIB 63034027938, Veli Golji 37, 52220 Veli Golji</item>
    </izvorni_sadrzaj>
    <derivirana_varijabla naziv="DomainObject.Predmet.ProtuStrankaListFormatedWithAdressOIB_1">
      <item>ALKOMET d. o. o., VELI GOLJI, OIB 63034027938, Veli Golji 37, 52220 Veli Golji</item>
    </derivirana_varijabla>
  </DomainObject.Predmet.ProtuStrankaListFormatedWithAdressOIB>
  <DomainObject.Predmet.ProtuStrankaListNazivFormated>
    <izvorni_sadrzaj>
      <item>ALKOMET d. o. o., VELI GOLJI</item>
    </izvorni_sadrzaj>
    <derivirana_varijabla naziv="DomainObject.Predmet.ProtuStrankaListNazivFormated_1">
      <item>ALKOMET d. o. o., VELI GOLJI</item>
    </derivirana_varijabla>
  </DomainObject.Predmet.ProtuStrankaListNazivFormated>
  <DomainObject.Predmet.ProtuStrankaListNazivFormatedOIB>
    <izvorni_sadrzaj>
      <item>ALKOMET d. o. o., VELI GOLJI, OIB 63034027938</item>
    </izvorni_sadrzaj>
    <derivirana_varijabla naziv="DomainObject.Predmet.ProtuStrankaListNazivFormatedOIB_1">
      <item>ALKOMET d. o. o., VELI GOLJI, OIB 63034027938</item>
    </derivirana_varijabla>
  </DomainObject.Predmet.ProtuStrankaListNazivFormatedOIB>
  <DomainObject.Predmet.OstaliListFormated>
    <izvorni_sadrzaj>
      <item>Franko Mohorović</item>
    </izvorni_sadrzaj>
    <derivirana_varijabla naziv="DomainObject.Predmet.OstaliListFormated_1">
      <item>Franko Mohorović</item>
    </derivirana_varijabla>
  </DomainObject.Predmet.OstaliListFormated>
  <DomainObject.Predmet.OstaliListFormatedOIB>
    <izvorni_sadrzaj>
      <item>Franko Mohorović, OIB 04182306522</item>
    </izvorni_sadrzaj>
    <derivirana_varijabla naziv="DomainObject.Predmet.OstaliListFormatedOIB_1">
      <item>Franko Mohorović, OIB 04182306522</item>
    </derivirana_varijabla>
  </DomainObject.Predmet.OstaliListFormatedOIB>
  <DomainObject.Predmet.OstaliListFormatedWithAdress>
    <izvorni_sadrzaj>
      <item>Franko Mohorović, Veli Golji 37, 52220 Veli Golji</item>
    </izvorni_sadrzaj>
    <derivirana_varijabla naziv="DomainObject.Predmet.OstaliListFormatedWithAdress_1">
      <item>Franko Mohorović, Veli Golji 37, 52220 Veli Golji</item>
    </derivirana_varijabla>
  </DomainObject.Predmet.OstaliListFormatedWithAdress>
  <DomainObject.Predmet.OstaliListFormatedWithAdressOIB>
    <izvorni_sadrzaj>
      <item>Franko Mohorović, OIB 04182306522, Veli Golji 37, 52220 Veli Golji</item>
    </izvorni_sadrzaj>
    <derivirana_varijabla naziv="DomainObject.Predmet.OstaliListFormatedWithAdressOIB_1">
      <item>Franko Mohorović, OIB 04182306522, Veli Golji 37, 52220 Veli Golji</item>
    </derivirana_varijabla>
  </DomainObject.Predmet.OstaliListFormatedWithAdressOIB>
  <DomainObject.Predmet.OstaliListNazivFormated>
    <izvorni_sadrzaj>
      <item>Franko Mohorović</item>
    </izvorni_sadrzaj>
    <derivirana_varijabla naziv="DomainObject.Predmet.OstaliListNazivFormated_1">
      <item>Franko Mohorović</item>
    </derivirana_varijabla>
  </DomainObject.Predmet.OstaliListNazivFormated>
  <DomainObject.Predmet.OstaliListNazivFormatedOIB>
    <izvorni_sadrzaj>
      <item>Franko Mohorović, OIB 04182306522</item>
    </izvorni_sadrzaj>
    <derivirana_varijabla naziv="DomainObject.Predmet.OstaliListNazivFormatedOIB_1">
      <item>Franko Mohorović, OIB 04182306522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2025.</izvorni_sadrzaj>
    <derivirana_varijabla naziv="DomainObject.Datum_1">11. rujna 2025.</derivirana_varijabla>
  </DomainObject.Datum>
  <DomainObject.PoslovniBrojDokumenta>
    <izvorni_sadrzaj>St-276/2025-16</izvorni_sadrzaj>
    <derivirana_varijabla naziv="DomainObject.PoslovniBrojDokumenta_1">St-276/2025-16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ALKOMET d. o. o., VELI GOLJI</izvorni_sadrzaj>
    <derivirana_varijabla naziv="DomainObject.Predmet.ProtustrankaIDrugi_1">ALKOMET d. o. o., VELI GOLJI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ALKOMET d. o. o., VELI GOLJI, OIB 63034027938, Veli Golji 37, 52220 Veli Golji</izvorni_sadrzaj>
    <derivirana_varijabla naziv="DomainObject.Predmet.ProtustrankaIDrugiAdressOIB_1">ALKOMET d. o. o., VELI GOLJI, OIB 63034027938, Veli Golji 37, 52220 Veli Golji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ALKOMET d. o. o., VELI GOLJI</item>
      <item>Financijska agencija (FINA)</item>
      <item>ERSTE&amp;STEIERMÄRKISCHE BANKA dioničko društvo</item>
      <item>ISTARSKA KREDITNA BANKA UMAG  dioničko društvo</item>
      <item>Franko Mohorović</item>
    </izvorni_sadrzaj>
    <derivirana_varijabla naziv="DomainObject.Predmet.SudioniciListNaziv_1">
      <item>ALKOMET d. o. o., VELI GOLJI</item>
      <item>Financijska agencija (FINA)</item>
      <item>ERSTE&amp;STEIERMÄRKISCHE BANKA dioničko društvo</item>
      <item>ISTARSKA KREDITNA BANKA UMAG  dioničko društvo</item>
      <item>Franko Mohorović</item>
    </derivirana_varijabla>
  </DomainObject.Predmet.SudioniciListNaziv>
  <DomainObject.Predmet.SudioniciListAdressOIB>
    <izvorni_sadrzaj>
      <item>ALKOMET d. o. o., VELI GOLJI, OIB 63034027938, Veli Golji 37,52220 Veli Golji</item>
      <item>Financijska agencija (FINA), OIB 85821130368, GIARDINI 5,52100 Pula</item>
      <item>ERSTE&amp;STEIERMÄRKISCHE BANKA dioničko društvo, OIB 23057039320, Jadranski trg 3a,51000 Rijeka</item>
      <item>ISTARSKA KREDITNA BANKA UMAG  dioničko društvo, OIB 65723536010, Ulica Ernesta Miloša - Via Ernest Miloš 1,52470 Umag</item>
      <item>Franko Mohorović, OIB 04182306522, Veli Golji 37,52220 Veli Golji</item>
    </izvorni_sadrzaj>
    <derivirana_varijabla naziv="DomainObject.Predmet.SudioniciListAdressOIB_1">
      <item>ALKOMET d. o. o., VELI GOLJI, OIB 63034027938, Veli Golji 37,52220 Veli Golji</item>
      <item>Financijska agencija (FINA), OIB 85821130368, GIARDINI 5,52100 Pula</item>
      <item>ERSTE&amp;STEIERMÄRKISCHE BANKA dioničko društvo, OIB 23057039320, Jadranski trg 3a,51000 Rijeka</item>
      <item>ISTARSKA KREDITNA BANKA UMAG  dioničko društvo, OIB 65723536010, Ulica Ernesta Miloša - Via Ernest Miloš 1,52470 Umag</item>
      <item>Franko Mohorović, OIB 04182306522, Veli Golji 37,52220 Veli Golji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63034027938</item>
      <item>, OIB 85821130368</item>
      <item>, OIB 23057039320</item>
      <item>, OIB 65723536010</item>
      <item>, OIB 04182306522</item>
    </izvorni_sadrzaj>
    <derivirana_varijabla naziv="DomainObject.Predmet.SudioniciListNazivOIB_1">
      <item>, OIB 63034027938</item>
      <item>, OIB 85821130368</item>
      <item>, OIB 23057039320</item>
      <item>, OIB 65723536010</item>
      <item>, OIB 04182306522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srpnja 2025.</izvorni_sadrzaj>
    <derivirana_varijabla naziv="DomainObject.Predmet.DatumPocetkaProcesa_1">18.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Pravosuda Republike Hrvatske</properties:Company>
  <properties:Pages>1</properties:Pages>
  <properties:Words>175</properties:Words>
  <properties:Characters>907</properties:Characters>
  <properties:Lines>48</properties:Lines>
  <properties:Paragraphs>26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2025-07-23T10:15:00Z</dcterms:created>
  <dc:creator>Jasmina Matika</dc:creator>
  <dc:description/>
  <cp:keywords/>
  <cp:lastModifiedBy>Jasmina Matika</cp:lastModifiedBy>
  <dcterms:modified xmlns:xsi="http://www.w3.org/2001/XMLSchema-instance" xsi:type="dcterms:W3CDTF">2025-09-11T07:52:00Z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St-276/2025-16 / Zapisnik - Ročište radi rasprave o uvjetima za otvaranje steč. post. (St-276-25 -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